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532a712" w14:textId="532a71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37037">
        <w:t>159</w:t>
      </w:r>
      <w:r w:rsidR="00AA2FC4">
        <w:t>/</w:t>
      </w:r>
      <w:r w:rsidR="00DE744F">
        <w:t>21</w:t>
      </w:r>
      <w:r w:rsidR="00085B51">
        <w:t>-</w:t>
      </w:r>
      <w:r w:rsidR="00DE744F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37037">
        <w:t>21</w:t>
      </w:r>
      <w:r w:rsidR="000E039A">
        <w:t xml:space="preserve">. </w:t>
      </w:r>
      <w:r w:rsidR="00F37037">
        <w:t>travnja</w:t>
      </w:r>
      <w:r w:rsidR="00E84861">
        <w:t xml:space="preserve"> </w:t>
      </w:r>
      <w:r w:rsidR="00DE744F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37037">
        <w:rPr>
          <w:lang w:eastAsia="en-US"/>
        </w:rPr>
        <w:t>SFINGA j.</w:t>
      </w:r>
      <w:r w:rsidRPr="00E7460D" w:rsidR="00F37037">
        <w:rPr>
          <w:lang w:eastAsia="en-US"/>
        </w:rPr>
        <w:t>d.o.o.</w:t>
      </w:r>
      <w:r w:rsidR="00F37037">
        <w:rPr>
          <w:lang w:eastAsia="en-US"/>
        </w:rPr>
        <w:t xml:space="preserve"> Zadar</w:t>
      </w:r>
      <w:r w:rsidRPr="00E7460D" w:rsidR="00F37037">
        <w:rPr>
          <w:lang w:eastAsia="en-US"/>
        </w:rPr>
        <w:t xml:space="preserve">, </w:t>
      </w:r>
      <w:r w:rsidR="00F37037">
        <w:rPr>
          <w:lang w:eastAsia="en-US"/>
        </w:rPr>
        <w:t>Josipa Runjanina 14</w:t>
      </w:r>
      <w:r w:rsidRPr="00983E26" w:rsidR="00F37037">
        <w:rPr>
          <w:lang w:eastAsia="en-US"/>
        </w:rPr>
        <w:t xml:space="preserve">, OIB: </w:t>
      </w:r>
      <w:r w:rsidR="00F37037">
        <w:rPr>
          <w:lang w:eastAsia="en-US"/>
        </w:rPr>
        <w:t>36785053268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 xml:space="preserve">Početak u </w:t>
      </w:r>
      <w:r w:rsidR="00F37037">
        <w:t>9</w:t>
      </w:r>
      <w:r w:rsidR="00076762">
        <w:t>,</w:t>
      </w:r>
      <w:r w:rsidR="00B31AB9">
        <w:t>44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150801">
        <w:t xml:space="preserve">zastupnik po zakonu </w:t>
      </w:r>
      <w:r w:rsidR="00F37037">
        <w:t>Mate Špar</w:t>
      </w:r>
      <w:r w:rsidR="00150801">
        <w:t>, identitet utvrđen uvidom u osobnu iskaznicu</w:t>
      </w:r>
      <w:r w:rsidR="00E246CB">
        <w:t xml:space="preserve"> i po punomoćniku Ivanu Periću, odvjetniku iz OD Robert Izidor Majić i partneri.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037DB0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F37037">
        <w:rPr>
          <w:lang w:eastAsia="en-US"/>
        </w:rPr>
        <w:t>SFINGA j.</w:t>
      </w:r>
      <w:r w:rsidRPr="00E7460D" w:rsidR="00F37037">
        <w:rPr>
          <w:lang w:eastAsia="en-US"/>
        </w:rPr>
        <w:t>d.o.o.</w:t>
      </w:r>
      <w:r w:rsidR="00F37037">
        <w:rPr>
          <w:lang w:eastAsia="en-US"/>
        </w:rPr>
        <w:t xml:space="preserve">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E246CB">
        <w:t>RAIFAISEN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37DB0">
        <w:t>ugostiteljstvo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</w:t>
      </w:r>
      <w:r w:rsidR="009C0CF7">
        <w:t xml:space="preserve">ne </w:t>
      </w:r>
      <w:r>
        <w:t xml:space="preserve">posluje i </w:t>
      </w:r>
      <w:r w:rsidR="00E246CB">
        <w:t>ima jednog</w:t>
      </w:r>
      <w:r w:rsidR="00AE16FE">
        <w:t xml:space="preserve"> </w:t>
      </w:r>
      <w:r>
        <w:t>zaposlenika</w:t>
      </w:r>
      <w:r w:rsidR="00E246CB">
        <w:t>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037DB0">
        <w:t>nema imovine, da je poslovao u iznajmljenom prostoru,</w:t>
      </w:r>
      <w:r w:rsidR="00E246CB">
        <w:t xml:space="preserve"> sa iznajmljenom opremom, a nema ni potraživanja.</w:t>
      </w:r>
    </w:p>
    <w:p w:rsidR="00037DB0" w:rsidP="003A22A8" w:rsidRDefault="00037DB0">
      <w:pPr>
        <w:jc w:val="both"/>
      </w:pPr>
    </w:p>
    <w:p w:rsidR="00AE16FE" w:rsidP="003A22A8" w:rsidRDefault="003A22A8">
      <w:pPr>
        <w:jc w:val="both"/>
      </w:pPr>
      <w:r>
        <w:t>Zna da je žiro račun u blokadi</w:t>
      </w:r>
      <w:r w:rsidR="00DC17F9">
        <w:t>,</w:t>
      </w:r>
      <w:r w:rsidR="00AE16FE">
        <w:t xml:space="preserve"> </w:t>
      </w:r>
      <w:r w:rsidR="000A02DF">
        <w:t>ne zna</w:t>
      </w:r>
      <w:r w:rsidR="00037DB0">
        <w:t xml:space="preserve"> za koji iznos</w:t>
      </w:r>
      <w:r w:rsidR="00E246CB">
        <w:t xml:space="preserve"> točno ali misli 100.000,00 kuna.</w:t>
      </w:r>
      <w:r w:rsidR="00037DB0">
        <w:t xml:space="preserve">, a na okolnost da iz prijedloga FINA-e da je iznos blokade </w:t>
      </w:r>
      <w:r w:rsidR="00E246CB">
        <w:t>142</w:t>
      </w:r>
      <w:r w:rsidR="00037DB0">
        <w:t>.</w:t>
      </w:r>
      <w:r w:rsidR="00E246CB">
        <w:t>000,00</w:t>
      </w:r>
      <w:r w:rsidR="00037DB0">
        <w:t xml:space="preserve"> kuna navodi da misli da bi </w:t>
      </w:r>
      <w:r w:rsidR="00037DB0">
        <w:lastRenderedPageBreak/>
        <w:t xml:space="preserve">to mogao biti iznos blokade, </w:t>
      </w:r>
      <w:r w:rsidR="00E246CB">
        <w:t>a misli da je riječ o dugovima prema Ministarstvu financija, porezima i doprinosima.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0A02DF">
        <w:t>1</w:t>
      </w:r>
      <w:r w:rsidR="00896969">
        <w:t xml:space="preserve"> </w:t>
      </w:r>
      <w:r w:rsidRPr="002C241F">
        <w:t>pečat</w:t>
      </w:r>
      <w:r w:rsidR="00896969">
        <w:t xml:space="preserve"> 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037DB0" w:rsidP="003A22A8" w:rsidRDefault="00037DB0">
      <w:pPr>
        <w:jc w:val="both"/>
      </w:pPr>
    </w:p>
    <w:p w:rsidR="00150801" w:rsidP="003A22A8" w:rsidRDefault="00F37037">
      <w:pPr>
        <w:jc w:val="both"/>
      </w:pPr>
      <w:r>
        <w:t xml:space="preserve">Mate Špar </w:t>
      </w:r>
      <w:r w:rsidR="00150801">
        <w:t>navodi da je njegov broj mobitela:</w:t>
      </w:r>
      <w:r w:rsidR="00D57877">
        <w:t xml:space="preserve"> </w:t>
      </w:r>
      <w:r w:rsidR="00E246CB">
        <w:t>098/971-0006</w:t>
      </w:r>
    </w:p>
    <w:p w:rsidRPr="002C241F" w:rsidR="00150801" w:rsidP="003A22A8" w:rsidRDefault="00150801">
      <w:pPr>
        <w:jc w:val="both"/>
      </w:pPr>
    </w:p>
    <w:p w:rsidR="003A22A8" w:rsidP="003A22A8" w:rsidRDefault="003A22A8">
      <w:pPr>
        <w:jc w:val="both"/>
      </w:pPr>
      <w:r>
        <w:t xml:space="preserve">Knjigovodstvo </w:t>
      </w:r>
      <w:r w:rsidR="0013764B">
        <w:t>vodi knjigovodstvo STELA i</w:t>
      </w:r>
      <w:r w:rsidR="00037DB0">
        <w:t xml:space="preserve"> kod njih se nalazi dokumentacija.</w:t>
      </w:r>
    </w:p>
    <w:p w:rsidR="003A22A8" w:rsidP="003A22A8" w:rsidRDefault="003A22A8">
      <w:pPr>
        <w:jc w:val="both"/>
      </w:pPr>
    </w:p>
    <w:p w:rsidR="003A22A8" w:rsidP="003A22A8" w:rsidRDefault="000A02DF">
      <w:pPr>
        <w:jc w:val="both"/>
      </w:pPr>
      <w:r>
        <w:t xml:space="preserve">Navodi da </w:t>
      </w:r>
      <w:r w:rsidR="00037DB0">
        <w:t>dug ne može podmiriti i da će teško moći nastaviti poslovati.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13764B">
        <w:t>9</w:t>
      </w:r>
      <w:r w:rsidR="00037DB0">
        <w:t>,</w:t>
      </w:r>
      <w:r w:rsidR="0013764B">
        <w:t>48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BA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37037">
      <w:t>159</w:t>
    </w:r>
    <w:r w:rsidR="00B80BDA">
      <w:t>/</w:t>
    </w:r>
    <w:r w:rsidR="00E84861">
      <w:t>20</w:t>
    </w:r>
    <w:r w:rsidR="00DE744F">
      <w:t>21</w:t>
    </w:r>
    <w:r w:rsidR="0074759D">
      <w:t>-</w:t>
    </w:r>
    <w:r w:rsidR="00DE744F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37DB0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3764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2D1B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B2BAA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1AB9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E744F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46CB"/>
    <w:rsid w:val="00E25EE6"/>
    <w:rsid w:val="00E260C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37037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B2B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2BA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2BA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2BA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2BA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B2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B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B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B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B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travnja 2021.</izvorni_sadrzaj>
    <derivirana_varijabla naziv="DomainObject.StvarniPocetakDatum_1">21. travnja 2021.</derivirana_varijabla>
  </DomainObject.StvarniPocetakDatum>
  <DomainObject.StvarniZavrsetakDatum>
    <izvorni_sadrzaj>21. travnja 2021.</izvorni_sadrzaj>
    <derivirana_varijabla naziv="DomainObject.StvarniZavrsetakDatum_1">21. travnja 2021.</derivirana_varijabla>
  </DomainObject.StvarniZavrsetakDatum>
  <DomainObject.PlaniraniZavrsetakDatum>
    <izvorni_sadrzaj>21. travnja 2021.</izvorni_sadrzaj>
    <derivirana_varijabla naziv="DomainObject.PlaniraniZavrsetakDatum_1">21. travnja 2021.</derivirana_varijabla>
  </DomainObject.PlaniraniZavrsetakDatum>
  <DomainObject.PlaniraniPocetakDatum>
    <izvorni_sadrzaj>21. travnja 2021.</izvorni_sadrzaj>
    <derivirana_varijabla naziv="DomainObject.PlaniraniPocetakDatum_1">21. travnja 2021.</derivirana_varijabla>
  </DomainObject.PlaniraniPocetakDatum>
  <DomainObject.StvarniPocetakVrijeme>
    <izvorni_sadrzaj>09:44</izvorni_sadrzaj>
    <derivirana_varijabla naziv="DomainObject.StvarniPocetakVrijeme_1">09:44</derivirana_varijabla>
  </DomainObject.StvarniPocetakVrijeme>
  <DomainObject.StvarniZavrsetakVrijeme>
    <izvorni_sadrzaj>09:48</izvorni_sadrzaj>
    <derivirana_varijabla naziv="DomainObject.StvarniZavrsetakVrijeme_1">09:48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travnja 2021.</izvorni_sadrzaj>
    <derivirana_varijabla naziv="DomainObject.Zapisnik.DatumKreiranja_1">21.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St-159/2021-7</izvorni_sadrzaj>
    <derivirana_varijabla naziv="DomainObject.Zapisnik.Oznaka_1">St-159/2021-7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2021.</izvorni_sadrzaj>
    <derivirana_varijabla naziv="DomainObject.Predmet.DatumIzradeOptuznogAkta_1">22. veljače 2021.</derivirana_varijabla>
  </DomainObject.Predmet.DatumIzradeOptuznogAkta>
  <DomainObject.Predmet.DatumIzradeOptuznogAktaFormated>
    <izvorni_sadrzaj>22.2.2021.</izvorni_sadrzaj>
    <derivirana_varijabla naziv="DomainObject.Predmet.DatumIzradeOptuznogAktaFormated_1">22.2.2021.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2021.</izvorni_sadrzaj>
    <derivirana_varijabla naziv="DomainObject.Predmet.DatumPrimitkaOptuznogAkta_1">22.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St-159/2021</izvorni_sadrzaj>
    <derivirana_varijabla naziv="DomainObject.Predmet.OznakaBroj_1">St-159/2021</derivirana_varijabla>
  </DomainObject.Predmet.OznakaBroj>
  <DomainObject.Predmet.OznakaBrojOptuznogAkta>
    <izvorni_sadrzaj>04-06-21-2151</izvorni_sadrzaj>
    <derivirana_varijabla naziv="DomainObject.Predmet.OznakaBrojOptuznogAkta_1">04-06-21-2151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SFINGA  j.d.o.o. za ugostiteljstvo, turizam i usluge</izvorni_sadrzaj>
    <derivirana_varijabla naziv="DomainObject.Predmet.ProtustrankaFormated_1">  SFINGA  j.d.o.o. za ugostiteljstvo, turizam i usluge</derivirana_varijabla>
  </DomainObject.Predmet.ProtustrankaFormated>
  <DomainObject.Predmet.ProtustrankaFormatedOIB>
    <izvorni_sadrzaj>  SFINGA  j.d.o.o. za ugostiteljstvo, turizam i usluge, OIB 36785053268</izvorni_sadrzaj>
    <derivirana_varijabla naziv="DomainObject.Predmet.ProtustrankaFormatedOIB_1">  SFINGA  j.d.o.o. za ugostiteljstvo, turizam i usluge, OIB 36785053268</derivirana_varijabla>
  </DomainObject.Predmet.ProtustrankaFormatedOIB>
  <DomainObject.Predmet.ProtustrankaFormatedWithAdress>
    <izvorni_sadrzaj> SFINGA  j.d.o.o. za ugostiteljstvo, turizam i usluge, Josipa Runjanina 14, 23000 Zadar</izvorni_sadrzaj>
    <derivirana_varijabla naziv="DomainObject.Predmet.ProtustrankaFormatedWithAdress_1"> SFINGA  j.d.o.o. za ugostiteljstvo, turizam i usluge, Josipa Runjanina 14, 23000 Zadar</derivirana_varijabla>
  </DomainObject.Predmet.ProtustrankaFormatedWithAdress>
  <DomainObject.Predmet.ProtustrankaFormatedWithAdressOIB>
    <izvorni_sadrzaj> SFINGA  j.d.o.o. za ugostiteljstvo, turizam i usluge, OIB 36785053268, Josipa Runjanina 14, 23000 Zadar</izvorni_sadrzaj>
    <derivirana_varijabla naziv="DomainObject.Predmet.ProtustrankaFormatedWithAdressOIB_1"> SFINGA  j.d.o.o. za ugostiteljstvo, turizam i usluge, OIB 36785053268, Josipa Runjanina 14, 23000 Zadar</derivirana_varijabla>
  </DomainObject.Predmet.ProtustrankaFormatedWithAdressOIB>
  <DomainObject.Predmet.ProtustrankaWithAdress>
    <izvorni_sadrzaj>SFINGA  j.d.o.o. za ugostiteljstvo, turizam i usluge Josipa Runjanina 14, 23000 Zadar</izvorni_sadrzaj>
    <derivirana_varijabla naziv="DomainObject.Predmet.ProtustrankaWithAdress_1">SFINGA  j.d.o.o. za ugostiteljstvo, turizam i usluge Josipa Runjanina 14, 23000 Zadar</derivirana_varijabla>
  </DomainObject.Predmet.ProtustrankaWithAdress>
  <DomainObject.Predmet.ProtustrankaWithAdressOIB>
    <izvorni_sadrzaj>SFINGA  j.d.o.o. za ugostiteljstvo, turizam i usluge, OIB 36785053268, Josipa Runjanina 14, 23000 Zadar</izvorni_sadrzaj>
    <derivirana_varijabla naziv="DomainObject.Predmet.ProtustrankaWithAdressOIB_1">SFINGA  j.d.o.o. za ugostiteljstvo, turizam i usluge, OIB 36785053268, Josipa Runjanina 14, 23000 Zadar</derivirana_varijabla>
  </DomainObject.Predmet.ProtustrankaWithAdressOIB>
  <DomainObject.Predmet.ProtustrankaNazivFormated>
    <izvorni_sadrzaj>SFINGA  j.d.o.o. za ugostiteljstvo, turizam i usluge</izvorni_sadrzaj>
    <derivirana_varijabla naziv="DomainObject.Predmet.ProtustrankaNazivFormated_1">SFINGA  j.d.o.o. za ugostiteljstvo, turizam i usluge</derivirana_varijabla>
  </DomainObject.Predmet.ProtustrankaNazivFormated>
  <DomainObject.Predmet.ProtustrankaNazivFormatedOIB>
    <izvorni_sadrzaj>SFINGA  j.d.o.o. za ugostiteljstvo, turizam i usluge, OIB 36785053268</izvorni_sadrzaj>
    <derivirana_varijabla naziv="DomainObject.Predmet.ProtustrankaNazivFormatedOIB_1">SFINGA  j.d.o.o. za ugostiteljstvo, turizam i usluge, OIB 36785053268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SFINGA  j.d.o.o. za ugostiteljstvo, turizam i usluge</item>
    </izvorni_sadrzaj>
    <derivirana_varijabla naziv="DomainObject.Predmet.ProtuStrankaListFormated_1">
      <item>SFINGA  j.d.o.o. za ugostiteljstvo, turizam i usluge</item>
    </derivirana_varijabla>
  </DomainObject.Predmet.ProtuStrankaListFormated>
  <DomainObject.Predmet.ProtuStrankaListFormatedOIB>
    <izvorni_sadrzaj>
      <item>SFINGA  j.d.o.o. za ugostiteljstvo, turizam i usluge, OIB 36785053268</item>
    </izvorni_sadrzaj>
    <derivirana_varijabla naziv="DomainObject.Predmet.ProtuStrankaListFormatedOIB_1">
      <item>SFINGA  j.d.o.o. za ugostiteljstvo, turizam i usluge, OIB 36785053268</item>
    </derivirana_varijabla>
  </DomainObject.Predmet.ProtuStrankaListFormatedOIB>
  <DomainObject.Predmet.ProtuStrankaListFormatedWithAdress>
    <izvorni_sadrzaj>
      <item>SFINGA  j.d.o.o. za ugostiteljstvo, turizam i usluge, Josipa Runjanina 14, 23000 Zadar</item>
    </izvorni_sadrzaj>
    <derivirana_varijabla naziv="DomainObject.Predmet.ProtuStrankaListFormatedWithAdress_1">
      <item>SFINGA  j.d.o.o. za ugostiteljstvo, turizam i usluge, Josipa Runjanina 14, 23000 Zadar</item>
    </derivirana_varijabla>
  </DomainObject.Predmet.ProtuStrankaListFormatedWithAdress>
  <DomainObject.Predmet.ProtuStrankaListFormatedWithAdressOIB>
    <izvorni_sadrzaj>
      <item>SFINGA  j.d.o.o. za ugostiteljstvo, turizam i usluge, OIB 36785053268, Josipa Runjanina 14, 23000 Zadar</item>
    </izvorni_sadrzaj>
    <derivirana_varijabla naziv="DomainObject.Predmet.ProtuStrankaListFormatedWithAdressOIB_1">
      <item>SFINGA  j.d.o.o. za ugostiteljstvo, turizam i usluge, OIB 36785053268, Josipa Runjanina 14, 23000 Zadar</item>
    </derivirana_varijabla>
  </DomainObject.Predmet.ProtuStrankaListFormatedWithAdressOIB>
  <DomainObject.Predmet.ProtuStrankaListNazivFormated>
    <izvorni_sadrzaj>
      <item>SFINGA  j.d.o.o. za ugostiteljstvo, turizam i usluge</item>
    </izvorni_sadrzaj>
    <derivirana_varijabla naziv="DomainObject.Predmet.ProtuStrankaListNazivFormated_1">
      <item>SFINGA  j.d.o.o. za ugostiteljstvo, turizam i usluge</item>
    </derivirana_varijabla>
  </DomainObject.Predmet.ProtuStrankaListNazivFormated>
  <DomainObject.Predmet.ProtuStrankaListNazivFormatedOIB>
    <izvorni_sadrzaj>
      <item>SFINGA  j.d.o.o. za ugostiteljstvo, turizam i usluge, OIB 36785053268</item>
    </izvorni_sadrzaj>
    <derivirana_varijabla naziv="DomainObject.Predmet.ProtuStrankaListNazivFormatedOIB_1">
      <item>SFINGA  j.d.o.o. za ugostiteljstvo, turizam i usluge, OIB 36785053268</item>
    </derivirana_varijabla>
  </DomainObject.Predmet.ProtuStrankaListNazivFormatedOIB>
  <DomainObject.Predmet.OstaliListFormated>
    <izvorni_sadrzaj>
      <item>Mate Špar</item>
    </izvorni_sadrzaj>
    <derivirana_varijabla naziv="DomainObject.Predmet.OstaliListFormated_1">
      <item>Mate Špar</item>
    </derivirana_varijabla>
  </DomainObject.Predmet.OstaliListFormated>
  <DomainObject.Predmet.OstaliListFormatedOIB>
    <izvorni_sadrzaj>
      <item>Mate Špar, OIB 26443012216</item>
    </izvorni_sadrzaj>
    <derivirana_varijabla naziv="DomainObject.Predmet.OstaliListFormatedOIB_1">
      <item>Mate Špar, OIB 26443012216</item>
    </derivirana_varijabla>
  </DomainObject.Predmet.OstaliListFormatedOIB>
  <DomainObject.Predmet.OstaliListFormatedWithAdress>
    <izvorni_sadrzaj>
      <item>Mate Špar, Josipa Runjanina 14, 23000 Zadar</item>
    </izvorni_sadrzaj>
    <derivirana_varijabla naziv="DomainObject.Predmet.OstaliListFormatedWithAdress_1">
      <item>Mate Špar, Josipa Runjanina 14, 23000 Zadar</item>
    </derivirana_varijabla>
  </DomainObject.Predmet.OstaliListFormatedWithAdress>
  <DomainObject.Predmet.OstaliListFormatedWithAdressOIB>
    <izvorni_sadrzaj>
      <item>Mate Špar, OIB 26443012216, Josipa Runjanina 14, 23000 Zadar</item>
    </izvorni_sadrzaj>
    <derivirana_varijabla naziv="DomainObject.Predmet.OstaliListFormatedWithAdressOIB_1">
      <item>Mate Špar, OIB 26443012216, Josipa Runjanina 14, 23000 Zadar</item>
    </derivirana_varijabla>
  </DomainObject.Predmet.OstaliListFormatedWithAdressOIB>
  <DomainObject.Predmet.OstaliListNazivFormated>
    <izvorni_sadrzaj>
      <item>Mate Špar</item>
    </izvorni_sadrzaj>
    <derivirana_varijabla naziv="DomainObject.Predmet.OstaliListNazivFormated_1">
      <item>Mate Špar</item>
    </derivirana_varijabla>
  </DomainObject.Predmet.OstaliListNazivFormated>
  <DomainObject.Predmet.OstaliListNazivFormatedOIB>
    <izvorni_sadrzaj>
      <item>Mate Špar, OIB 26443012216</item>
    </izvorni_sadrzaj>
    <derivirana_varijabla naziv="DomainObject.Predmet.OstaliListNazivFormatedOIB_1">
      <item>Mate Špar, OIB 26443012216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>St-159/2021-7</izvorni_sadrzaj>
    <derivirana_varijabla naziv="DomainObject.PoslovniBrojDokumenta_1">St-159/2021-7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SFINGA  j.d.o.o. za ugostiteljstvo, turizam i usluge</izvorni_sadrzaj>
    <derivirana_varijabla naziv="DomainObject.Predmet.ProtustrankaIDrugi_1">SFINGA  j.d.o.o. za ugostiteljstvo, turizam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SFINGA  j.d.o.o. za ugostiteljstvo, turizam i usluge, OIB 36785053268, Josipa Runjanina 14, 23000 Zadar</izvorni_sadrzaj>
    <derivirana_varijabla naziv="DomainObject.Predmet.ProtustrankaIDrugiAdressOIB_1">SFINGA  j.d.o.o. za ugostiteljstvo, turizam i usluge, OIB 36785053268, Josipa Runjanina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SFINGA  j.d.o.o. za ugostiteljstvo, turizam i usluge</item>
      <item>Financijska agencija (FINA)</item>
      <item>Mate Špar</item>
    </izvorni_sadrzaj>
    <derivirana_varijabla naziv="DomainObject.Predmet.SudioniciListNaziv_1">
      <item>SFINGA  j.d.o.o. za ugostiteljstvo, turizam i usluge</item>
      <item>Financijska agencija (FINA)</item>
      <item>Mate Špar</item>
    </derivirana_varijabla>
  </DomainObject.Predmet.SudioniciListNaziv>
  <DomainObject.Predmet.SudioniciListAdressOIB>
    <izvorni_sadrzaj>
      <item>SFINGA  j.d.o.o. za ugostiteljstvo, turizam i usluge, OIB 36785053268, Josipa Runjanina 14,23000 Zadar</item>
      <item>Financijska agencija (FINA), OIB 85821130368, Ulica grada Vukovara 70,10000 Zagreb</item>
      <item>Mate Špar, OIB 26443012216, Josipa Runjanina 14,23000 Zadar</item>
    </izvorni_sadrzaj>
    <derivirana_varijabla naziv="DomainObject.Predmet.SudioniciListAdressOIB_1">
      <item>SFINGA  j.d.o.o. za ugostiteljstvo, turizam i usluge, OIB 36785053268, Josipa Runjanina 14,23000 Zadar</item>
      <item>Financijska agencija (FINA), OIB 85821130368, Ulica grada Vukovara 70,10000 Zagreb</item>
      <item>Mate Špar, OIB 26443012216, Josipa Runjanina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36785053268</item>
      <item>, OIB 85821130368</item>
      <item>, OIB 26443012216</item>
    </izvorni_sadrzaj>
    <derivirana_varijabla naziv="DomainObject.Predmet.SudioniciListNazivOIB_1">
      <item>, OIB 36785053268</item>
      <item>, OIB 85821130368</item>
      <item>, OIB 26443012216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383</properties:Words>
  <properties:Characters>2044</properties:Characters>
  <properties:Lines>83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2021-04-20T07:20:00Z</dcterms:created>
  <dc:creator>Ardena Bajlo</dc:creator>
  <cp:lastModifiedBy>Ante Rubelj</cp:lastModifiedBy>
  <cp:lastPrinted>2019-10-10T06:56:00Z</cp:lastPrinted>
  <dcterms:modified xmlns:xsi="http://www.w3.org/2001/XMLSchema-instance" xsi:type="dcterms:W3CDTF">2021-04-21T09:35:00Z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St-159/2021-7 / Zapisnik - Ročište radi izjašnjenja o prijedlogu za otvaranje steč.post (1 St-159-2021-povodom prijedloga za otvaranje stečaja-21.4.21. po novom-.docx)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